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73"/>
      </w:tblGrid>
      <w:tr w:rsidR="008F497C" w:rsidRPr="00172F69" w14:paraId="12FEC162" w14:textId="77777777" w:rsidTr="009A7B5C">
        <w:trPr>
          <w:cantSplit/>
          <w:trHeight w:val="419"/>
        </w:trPr>
        <w:tc>
          <w:tcPr>
            <w:tcW w:w="9673" w:type="dxa"/>
          </w:tcPr>
          <w:p w14:paraId="12F32D0C" w14:textId="1D9A890F" w:rsidR="00CC3049" w:rsidRPr="00172F69" w:rsidRDefault="00762B8F" w:rsidP="00CC3049">
            <w:pPr>
              <w:tabs>
                <w:tab w:val="center" w:pos="4153"/>
                <w:tab w:val="right" w:pos="8306"/>
              </w:tabs>
              <w:spacing w:after="120"/>
              <w:jc w:val="right"/>
              <w:rPr>
                <w:sz w:val="18"/>
                <w:szCs w:val="18"/>
              </w:rPr>
            </w:pPr>
            <w:r w:rsidRPr="00172F69">
              <w:rPr>
                <w:sz w:val="18"/>
                <w:szCs w:val="18"/>
              </w:rPr>
              <w:t>Приложение №______ к договору поставк</w:t>
            </w:r>
            <w:r w:rsidR="00015D75">
              <w:rPr>
                <w:sz w:val="18"/>
                <w:szCs w:val="18"/>
              </w:rPr>
              <w:t>и</w:t>
            </w:r>
            <w:r w:rsidR="00CC3049">
              <w:rPr>
                <w:sz w:val="18"/>
                <w:szCs w:val="18"/>
              </w:rPr>
              <w:t xml:space="preserve"> </w:t>
            </w:r>
            <w:r w:rsidR="00CC3049" w:rsidRPr="00CC3049">
              <w:rPr>
                <w:sz w:val="18"/>
                <w:szCs w:val="18"/>
              </w:rPr>
              <w:t>/</w:t>
            </w:r>
            <w:r w:rsidR="00CC3049">
              <w:rPr>
                <w:sz w:val="18"/>
                <w:szCs w:val="18"/>
              </w:rPr>
              <w:t>Ж</w:t>
            </w:r>
            <w:r w:rsidR="00CC3049" w:rsidRPr="00DA1960">
              <w:rPr>
                <w:sz w:val="18"/>
                <w:szCs w:val="18"/>
              </w:rPr>
              <w:t>еткізілім шартына №</w:t>
            </w:r>
            <w:r w:rsidR="00CC3049" w:rsidRPr="00CC3049">
              <w:rPr>
                <w:sz w:val="18"/>
                <w:szCs w:val="18"/>
              </w:rPr>
              <w:t>_____</w:t>
            </w:r>
            <w:r w:rsidR="00CC3049" w:rsidRPr="00DA1960">
              <w:rPr>
                <w:sz w:val="18"/>
                <w:szCs w:val="18"/>
              </w:rPr>
              <w:t xml:space="preserve"> қосымша</w:t>
            </w:r>
          </w:p>
          <w:p w14:paraId="45B38E4C" w14:textId="2B82AEE7" w:rsidR="008F497C" w:rsidRDefault="00762B8F" w:rsidP="00762B8F">
            <w:pPr>
              <w:tabs>
                <w:tab w:val="center" w:pos="4153"/>
                <w:tab w:val="right" w:pos="8306"/>
              </w:tabs>
              <w:spacing w:after="120"/>
              <w:jc w:val="right"/>
              <w:rPr>
                <w:sz w:val="18"/>
                <w:szCs w:val="18"/>
              </w:rPr>
            </w:pPr>
            <w:r w:rsidRPr="00172F69">
              <w:rPr>
                <w:sz w:val="18"/>
                <w:szCs w:val="18"/>
              </w:rPr>
              <w:t xml:space="preserve"> №_________________ от _______202___</w:t>
            </w:r>
          </w:p>
          <w:p w14:paraId="657EEADE" w14:textId="77777777" w:rsidR="008145EB" w:rsidRDefault="008145EB" w:rsidP="00762B8F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Консультациялық қызмет көрсетуге/нұсқамалық өткізуге тапсырма /</w:t>
            </w:r>
          </w:p>
          <w:p w14:paraId="3EC38B90" w14:textId="3EBEC3EA" w:rsidR="00A52465" w:rsidRDefault="00CC3049" w:rsidP="00762B8F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A52465">
              <w:rPr>
                <w:b/>
                <w:sz w:val="24"/>
                <w:szCs w:val="24"/>
              </w:rPr>
              <w:t>Задание на оказание консультационных услуг/проведение инструктажа</w:t>
            </w:r>
          </w:p>
          <w:p w14:paraId="376EC345" w14:textId="77777777" w:rsidR="00F70094" w:rsidRDefault="00F70094" w:rsidP="00762B8F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</w:rPr>
            </w:pPr>
          </w:p>
          <w:tbl>
            <w:tblPr>
              <w:tblStyle w:val="a9"/>
              <w:tblW w:w="8505" w:type="dxa"/>
              <w:tblInd w:w="771" w:type="dxa"/>
              <w:tblLayout w:type="fixed"/>
              <w:tblLook w:val="04A0" w:firstRow="1" w:lastRow="0" w:firstColumn="1" w:lastColumn="0" w:noHBand="0" w:noVBand="1"/>
            </w:tblPr>
            <w:tblGrid>
              <w:gridCol w:w="4394"/>
              <w:gridCol w:w="4111"/>
            </w:tblGrid>
            <w:tr w:rsidR="00E82961" w14:paraId="539F20E0" w14:textId="56389E9B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6CF48" w14:textId="3A7C6EA6" w:rsidR="00E82961" w:rsidRPr="00B5006D" w:rsidRDefault="00F70094" w:rsidP="008E23A6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Жеткізуші Сатып алушының қызметкерлеріне төмендегі жабдықпен жұмыс істеу бойынша консультациялық қызмет көрсетуге/нұсқамалық өткізуге (бұдан әрі - Қызметтер) міндеттенеді:</w:t>
                  </w:r>
                </w:p>
                <w:p w14:paraId="772F805F" w14:textId="77777777" w:rsidR="00E82961" w:rsidRDefault="00E82961" w:rsidP="008E23A6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_________________________</w:t>
                  </w:r>
                </w:p>
                <w:p w14:paraId="376626B4" w14:textId="4879794E" w:rsidR="00E82961" w:rsidRPr="00172F69" w:rsidRDefault="00E82961" w:rsidP="008E23A6">
                  <w:pPr>
                    <w:spacing w:after="120"/>
                    <w:jc w:val="both"/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(бұдан әрі – Жабдық).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8B110" w14:textId="604A1AED" w:rsidR="00E82961" w:rsidRDefault="00F70094" w:rsidP="008E23A6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Поставщик обязуется оказать консультационные услуги/провести инструктаж (далее – Услуги).  для работников Покупателя по работе на следующем оборудовании: </w:t>
                  </w:r>
                </w:p>
                <w:p w14:paraId="3D57B250" w14:textId="3380E186" w:rsidR="00E82961" w:rsidRPr="00172F69" w:rsidRDefault="00E82961" w:rsidP="008E23A6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_______________________(далее – Оборудование).  </w:t>
                  </w:r>
                </w:p>
                <w:p w14:paraId="06DA6C7C" w14:textId="77777777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center"/>
                    <w:rPr>
                      <w:b/>
                    </w:rPr>
                  </w:pPr>
                </w:p>
              </w:tc>
            </w:tr>
            <w:tr w:rsidR="00E82961" w14:paraId="001825CB" w14:textId="34CC83A1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9A2E2" w14:textId="7F897D19" w:rsidR="00E82961" w:rsidRPr="00B5006D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2. </w:t>
                  </w:r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Қызмет көрсету мерзімі:</w:t>
                  </w:r>
                </w:p>
                <w:p w14:paraId="6A3E0470" w14:textId="77777777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басталуы: __________________</w:t>
                  </w:r>
                </w:p>
                <w:p w14:paraId="21C15D02" w14:textId="754EEFBD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аяқталуы: </w:t>
                  </w: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_______________.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A5569" w14:textId="23633BE6" w:rsidR="00E82961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Сроки оказания Услуг: </w:t>
                  </w:r>
                </w:p>
                <w:p w14:paraId="0A5D1BCD" w14:textId="77777777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начало:__________________</w:t>
                  </w:r>
                </w:p>
                <w:p w14:paraId="1ABD048C" w14:textId="03A5CAAE" w:rsidR="00E82961" w:rsidRPr="00A52465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окончание:_______________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E82961" w:rsidRPr="00F70094" w14:paraId="5D7085E3" w14:textId="23DF8A53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6E6A9" w14:textId="69E613A2" w:rsidR="00E82961" w:rsidRPr="00B5006D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3. </w:t>
                  </w:r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Қызмет көрсету форматы:</w:t>
                  </w:r>
                </w:p>
                <w:p w14:paraId="102B4A4E" w14:textId="77777777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Күндізгі / онлайн (қашықтықтан)</w:t>
                  </w:r>
                </w:p>
                <w:p w14:paraId="045989C5" w14:textId="4AD17FDC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kk-KZ"/>
                    </w:rPr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(</w:t>
                  </w:r>
                  <w:r w:rsidRPr="00B5006D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бір нұсқауны таңдау</w:t>
                  </w: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)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05A95" w14:textId="0A8BFF27" w:rsidR="00E82961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3. 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Формат оказания Услуг</w:t>
                  </w:r>
                  <w:r w:rsidR="00E82961" w:rsidRPr="00B36B5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</w:p>
                <w:p w14:paraId="369A38E0" w14:textId="77777777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очный/онлайн (дистанционный)</w:t>
                  </w:r>
                </w:p>
                <w:p w14:paraId="396E89A1" w14:textId="204FF5ED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b/>
                    </w:rPr>
                  </w:pPr>
                  <w:r w:rsidRPr="000A4E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Pr="000A4EBF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выбрать один из вариантов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).</w:t>
                  </w:r>
                </w:p>
              </w:tc>
            </w:tr>
            <w:tr w:rsidR="00E82961" w:rsidRPr="00F70094" w14:paraId="2F795AEA" w14:textId="5D6A0346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290A6" w14:textId="6E41C0DE" w:rsidR="00E82961" w:rsidRPr="00B5006D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4. </w:t>
                  </w:r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Қызмет көрсету орны</w:t>
                  </w:r>
                </w:p>
                <w:p w14:paraId="7A946EEC" w14:textId="00E32AA7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rPr>
                      <w:lang w:val="kk-KZ"/>
                    </w:rPr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(</w:t>
                  </w:r>
                  <w:r w:rsidRPr="00B5006D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мекенжайы, егер Қызмет қашықтықтан көрсетілмесе</w:t>
                  </w: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): </w:t>
                  </w:r>
                  <w:r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_________________________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D2B55" w14:textId="5C7113FD" w:rsidR="00E82961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rPr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есто  оказания Услуг </w:t>
                  </w:r>
                  <w:r w:rsidR="00E82961" w:rsidRPr="00A52465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(адрес,если Услуги оказываются не дистанционно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):________________________</w:t>
                  </w:r>
                </w:p>
              </w:tc>
            </w:tr>
            <w:tr w:rsidR="00E82961" w:rsidRPr="00F70094" w14:paraId="01E62E2E" w14:textId="427C23E9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A545C" w14:textId="2D72A53B" w:rsidR="00E82961" w:rsidRPr="00F70094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Сатып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алушының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көрсетуге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Сатып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алушының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көрсетілетін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қызметкерлерінің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саны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14:paraId="0DD58102" w14:textId="004C54D7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 </w:t>
                  </w:r>
                  <w:r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адам</w:t>
                  </w:r>
                  <w:r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және/</w:t>
                  </w:r>
                  <w:r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немесе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________топ.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AA671" w14:textId="5F6F9BB1" w:rsidR="00E82961" w:rsidRPr="00172F69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работников Покупателя, в отношении которых оказываются Услуги: _____ чел. 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и/или ________групп.</w:t>
                  </w:r>
                </w:p>
                <w:p w14:paraId="5DA17D60" w14:textId="49F2D141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center"/>
                    <w:rPr>
                      <w:b/>
                    </w:rPr>
                  </w:pPr>
                </w:p>
              </w:tc>
            </w:tr>
            <w:tr w:rsidR="00E82961" w:rsidRPr="00F70094" w14:paraId="27E1D833" w14:textId="0A83C2D7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F6E6A" w14:textId="22AC2667" w:rsidR="00E82961" w:rsidRPr="00F70094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6.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Қызмет көрсетілетін сағат саны: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:__________________________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36F3" w14:textId="5B5F9FE2" w:rsidR="00E82961" w:rsidRPr="00172F69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часов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оказания Услуг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:__________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________. </w:t>
                  </w:r>
                </w:p>
                <w:p w14:paraId="76863EAC" w14:textId="0EF55039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center"/>
                    <w:rPr>
                      <w:b/>
                    </w:rPr>
                  </w:pPr>
                </w:p>
              </w:tc>
            </w:tr>
            <w:tr w:rsidR="00E82961" w:rsidRPr="00C159EF" w14:paraId="7791AC0E" w14:textId="6CC442A0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441E9" w14:textId="2CAB7313" w:rsidR="00E82961" w:rsidRPr="008145EB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аяқталғанда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Жеткізуші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өз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тарпынан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қойылған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Қазақстан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Республикасы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заңнамасына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сәйкес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-1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нысан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жасалған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Көрсетілген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қызметтерді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тапсыру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қабылдау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актісін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бұдан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әрі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жолдайды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Сатып алушы 10 (он) жұмыс күні ішінде актіге қол қояды және Жеткізушіге бір данасын жібереді немесе наразылықтар тізімін жалғай отырып, актіге қол қоюдан бас тартудың себебін жолдайды.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FE0DD" w14:textId="1517F5DB" w:rsidR="00E82961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окончании Услуг Поставщик направляет подписанный со своей стороны акт сдачи-приемки оказанных услуг, составленный </w:t>
                  </w:r>
                  <w:r w:rsidR="00E82961" w:rsidRPr="00D278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форме Р-1 согласно законода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тельству Республики Казахстан,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двух экземплярах (далее-Акт).  Покупатель в течение 10 (десяти) рабочих дней подписывает акт  со своей стороны и направляет Поставщику один экземпляр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либо направляет мотивированный отказ от подписания с перечнем возражений.</w:t>
                  </w:r>
                </w:p>
              </w:tc>
            </w:tr>
            <w:tr w:rsidR="00E82961" w:rsidRPr="00C159EF" w14:paraId="1B45C64E" w14:textId="790F3EF4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DB666" w14:textId="32DF11E0" w:rsidR="00E82961" w:rsidRPr="008F1945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</w:pPr>
                  <w:r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8.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құны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_______________________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құрайды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және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Жеткізушінің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көрсетуге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байланысты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барлық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шығындарын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кезінде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Жеткізушінің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мамандарын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Сатып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алушы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нысандарына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жеткізу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егер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қолданылса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оларды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орналастыру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және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.)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қамтиды</w:t>
                  </w:r>
                  <w:r w:rsidR="00E82961" w:rsidRPr="008F19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3F240" w14:textId="30C584B2" w:rsidR="00E82961" w:rsidRPr="00A52465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Услуг составляет _______________________и включает все затраты Поставщика, связанные с оказанием Услуг (доставка специалистов Поставщика при оказании Услуг на объекты Покупателя (если применимо), их размещение и др.).  Оказанные Услуги оплачиваются в течение 20 (двадцати) рабочих дней с даты подписания Сторонами Акта.</w:t>
                  </w:r>
                </w:p>
              </w:tc>
            </w:tr>
            <w:tr w:rsidR="00E82961" w14:paraId="31208D2E" w14:textId="68E73BCB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547E9" w14:textId="63B7DD19" w:rsidR="00E82961" w:rsidRPr="008145EB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9.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Қосымша талаптар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3BC8C" w14:textId="7E441967" w:rsidR="00E82961" w:rsidRPr="00A52465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9. </w:t>
                  </w:r>
                  <w:r w:rsidR="00E82961" w:rsidRPr="00A524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Дополнительные требования</w:t>
                  </w:r>
                </w:p>
              </w:tc>
            </w:tr>
          </w:tbl>
          <w:p w14:paraId="575A9FC5" w14:textId="77777777" w:rsidR="00D110AE" w:rsidRPr="00172F69" w:rsidRDefault="00D110AE" w:rsidP="00762B8F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5"/>
              <w:gridCol w:w="8931"/>
            </w:tblGrid>
            <w:tr w:rsidR="00996BDF" w:rsidRPr="00172F69" w14:paraId="781345C0" w14:textId="77777777" w:rsidTr="00172F69"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9050" w14:textId="77777777" w:rsidR="00996BDF" w:rsidRPr="00172F69" w:rsidRDefault="00996BDF" w:rsidP="00762B8F">
                  <w:pPr>
                    <w:tabs>
                      <w:tab w:val="center" w:pos="4153"/>
                      <w:tab w:val="right" w:pos="8306"/>
                    </w:tabs>
                    <w:spacing w:after="1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DFD17" w14:textId="77777777" w:rsidR="00996BDF" w:rsidRPr="00172F69" w:rsidRDefault="00996BDF" w:rsidP="00F03A0B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FEC160" w14:textId="7B5DD55A" w:rsidR="00C81F7B" w:rsidRPr="00172F69" w:rsidRDefault="00C81F7B" w:rsidP="0075294C">
            <w:pPr>
              <w:pStyle w:val="aa"/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9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599"/>
      </w:tblGrid>
      <w:tr w:rsidR="002C6FB2" w:rsidRPr="00172F69" w14:paraId="0112B9F1" w14:textId="77777777" w:rsidTr="006D0A80">
        <w:tc>
          <w:tcPr>
            <w:tcW w:w="4815" w:type="dxa"/>
          </w:tcPr>
          <w:p w14:paraId="6B2DCC9F" w14:textId="71DBE991" w:rsidR="002C6FB2" w:rsidRPr="00F70094" w:rsidRDefault="008F1945" w:rsidP="002C6FB2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9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ПОКУПАТЕЛЬ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DA1960">
              <w:rPr>
                <w:rFonts w:ascii="Times New Roman" w:hAnsi="Times New Roman" w:cs="Times New Roman"/>
                <w:b/>
                <w:sz w:val="20"/>
                <w:szCs w:val="20"/>
              </w:rPr>
              <w:t>САТЫП АЛУШЫ</w:t>
            </w:r>
            <w:bookmarkStart w:id="0" w:name="_GoBack"/>
            <w:bookmarkEnd w:id="0"/>
          </w:p>
          <w:p w14:paraId="570FEFE3" w14:textId="77777777" w:rsidR="002C6FB2" w:rsidRPr="00074B09" w:rsidRDefault="002C6FB2" w:rsidP="002C6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72C8AF" w14:textId="77777777" w:rsidR="002C6FB2" w:rsidRPr="00074B09" w:rsidRDefault="002C6FB2" w:rsidP="002C6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89A6A8" w14:textId="77777777" w:rsidR="002C6FB2" w:rsidRPr="00074B09" w:rsidRDefault="002C6FB2" w:rsidP="002C6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09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2D764878" w14:textId="047A8430" w:rsidR="002C6FB2" w:rsidRPr="0075294C" w:rsidRDefault="002C6FB2" w:rsidP="00301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99" w:type="dxa"/>
          </w:tcPr>
          <w:p w14:paraId="752A8ACF" w14:textId="1B84403E" w:rsidR="002C6FB2" w:rsidRPr="00F70094" w:rsidRDefault="008F1945" w:rsidP="002C6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94C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  <w:r>
              <w:t xml:space="preserve"> /</w:t>
            </w:r>
            <w:r w:rsidRPr="00DA1960">
              <w:rPr>
                <w:rFonts w:ascii="Times New Roman" w:hAnsi="Times New Roman" w:cs="Times New Roman"/>
                <w:b/>
                <w:sz w:val="20"/>
                <w:szCs w:val="20"/>
              </w:rPr>
              <w:t>ЖЕТКІЗУШІ</w:t>
            </w:r>
            <w:r w:rsidRPr="007529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C1C2766" w14:textId="77777777" w:rsidR="002C6FB2" w:rsidRPr="00074B09" w:rsidRDefault="002C6FB2" w:rsidP="002C6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206C2A" w14:textId="77777777" w:rsidR="002C6FB2" w:rsidRPr="00074B09" w:rsidRDefault="002C6FB2" w:rsidP="002C6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D70CCC" w14:textId="7C91D6A3" w:rsidR="002C6FB2" w:rsidRPr="0075294C" w:rsidRDefault="002C6FB2" w:rsidP="00301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4B09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</w:tc>
      </w:tr>
    </w:tbl>
    <w:tbl>
      <w:tblPr>
        <w:tblpPr w:leftFromText="180" w:rightFromText="180" w:vertAnchor="text" w:tblpY="1"/>
        <w:tblOverlap w:val="never"/>
        <w:tblW w:w="10491" w:type="dxa"/>
        <w:tblLayout w:type="fixed"/>
        <w:tblLook w:val="0000" w:firstRow="0" w:lastRow="0" w:firstColumn="0" w:lastColumn="0" w:noHBand="0" w:noVBand="0"/>
      </w:tblPr>
      <w:tblGrid>
        <w:gridCol w:w="426"/>
        <w:gridCol w:w="9072"/>
        <w:gridCol w:w="993"/>
      </w:tblGrid>
      <w:tr w:rsidR="00074B09" w:rsidRPr="00074B09" w14:paraId="49C0E48D" w14:textId="77777777" w:rsidTr="00D85738">
        <w:trPr>
          <w:gridBefore w:val="1"/>
          <w:wBefore w:w="426" w:type="dxa"/>
        </w:trPr>
        <w:tc>
          <w:tcPr>
            <w:tcW w:w="10065" w:type="dxa"/>
            <w:gridSpan w:val="2"/>
          </w:tcPr>
          <w:tbl>
            <w:tblPr>
              <w:tblW w:w="10658" w:type="dxa"/>
              <w:tblLayout w:type="fixed"/>
              <w:tblLook w:val="0000" w:firstRow="0" w:lastRow="0" w:firstColumn="0" w:lastColumn="0" w:noHBand="0" w:noVBand="0"/>
            </w:tblPr>
            <w:tblGrid>
              <w:gridCol w:w="10658"/>
            </w:tblGrid>
            <w:tr w:rsidR="00074B09" w:rsidRPr="00074B09" w14:paraId="17280A0C" w14:textId="77777777" w:rsidTr="00344807">
              <w:tc>
                <w:tcPr>
                  <w:tcW w:w="10564" w:type="dxa"/>
                </w:tcPr>
                <w:tbl>
                  <w:tblPr>
                    <w:tblW w:w="10484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84"/>
                  </w:tblGrid>
                  <w:tr w:rsidR="00074B09" w:rsidRPr="00074B09" w14:paraId="330CC522" w14:textId="77777777" w:rsidTr="00344807">
                    <w:tc>
                      <w:tcPr>
                        <w:tcW w:w="10391" w:type="dxa"/>
                      </w:tcPr>
                      <w:p w14:paraId="52B2DE73" w14:textId="611F5BEC" w:rsidR="00074B09" w:rsidRPr="00074B09" w:rsidRDefault="00074B09" w:rsidP="0075294C">
                        <w:pPr>
                          <w:framePr w:hSpace="180" w:wrap="around" w:vAnchor="text" w:hAnchor="text" w:y="1"/>
                          <w:tabs>
                            <w:tab w:val="center" w:pos="4153"/>
                            <w:tab w:val="right" w:pos="8306"/>
                          </w:tabs>
                          <w:ind w:right="1236"/>
                          <w:suppressOverlap/>
                          <w:jc w:val="right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</w:tr>
                </w:tbl>
                <w:p w14:paraId="0BF37DA6" w14:textId="77777777" w:rsidR="00074B09" w:rsidRPr="00074B09" w:rsidRDefault="00074B09" w:rsidP="00D85738">
                  <w:pPr>
                    <w:framePr w:hSpace="180" w:wrap="around" w:vAnchor="text" w:hAnchor="text" w:y="1"/>
                    <w:tabs>
                      <w:tab w:val="center" w:pos="4153"/>
                      <w:tab w:val="right" w:pos="8306"/>
                    </w:tabs>
                    <w:suppressOverlap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76161F6F" w14:textId="77777777" w:rsidR="00074B09" w:rsidRPr="00074B09" w:rsidRDefault="00074B09" w:rsidP="00D85738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  <w:lang w:eastAsia="en-US"/>
              </w:rPr>
            </w:pPr>
          </w:p>
        </w:tc>
      </w:tr>
      <w:tr w:rsidR="00074B09" w:rsidRPr="00074B09" w14:paraId="7654BFCF" w14:textId="77777777" w:rsidTr="00D857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93" w:type="dxa"/>
          <w:trHeight w:val="499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6B399" w14:textId="77777777" w:rsidR="00074B09" w:rsidRPr="00074B09" w:rsidRDefault="00074B09" w:rsidP="00D85738">
            <w:pPr>
              <w:jc w:val="center"/>
              <w:rPr>
                <w:b/>
                <w:lang w:eastAsia="en-US"/>
              </w:rPr>
            </w:pPr>
          </w:p>
        </w:tc>
      </w:tr>
    </w:tbl>
    <w:p w14:paraId="2FE09429" w14:textId="77777777" w:rsidR="00074B09" w:rsidRPr="00172F69" w:rsidRDefault="00074B09" w:rsidP="00573365">
      <w:pPr>
        <w:jc w:val="both"/>
        <w:rPr>
          <w:b/>
          <w:highlight w:val="lightGray"/>
        </w:rPr>
      </w:pPr>
    </w:p>
    <w:sectPr w:rsidR="00074B09" w:rsidRPr="00172F69" w:rsidSect="003019A9">
      <w:headerReference w:type="default" r:id="rId11"/>
      <w:footerReference w:type="default" r:id="rId12"/>
      <w:headerReference w:type="first" r:id="rId13"/>
      <w:pgSz w:w="11906" w:h="16838"/>
      <w:pgMar w:top="426" w:right="707" w:bottom="1134" w:left="1134" w:header="454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C277E" w14:textId="77777777" w:rsidR="0029423B" w:rsidRDefault="0029423B">
      <w:r>
        <w:separator/>
      </w:r>
    </w:p>
  </w:endnote>
  <w:endnote w:type="continuationSeparator" w:id="0">
    <w:p w14:paraId="085126DB" w14:textId="77777777" w:rsidR="0029423B" w:rsidRDefault="0029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5661693"/>
      <w:docPartObj>
        <w:docPartGallery w:val="Page Numbers (Top of Page)"/>
        <w:docPartUnique/>
      </w:docPartObj>
    </w:sdtPr>
    <w:sdtEndPr/>
    <w:sdtContent>
      <w:p w14:paraId="6C374B21" w14:textId="1D12B1A4" w:rsidR="00FD76A7" w:rsidRDefault="00FD76A7" w:rsidP="0051535F">
        <w:pPr>
          <w:pStyle w:val="a6"/>
          <w:jc w:val="center"/>
        </w:pPr>
        <w:r>
          <w:t xml:space="preserve">Стр.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8F1945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8F1945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2FEC183" w14:textId="7216B554" w:rsidR="00FD76A7" w:rsidRPr="00AA4CC5" w:rsidRDefault="00FD76A7" w:rsidP="009508D9">
    <w:pPr>
      <w:pStyle w:val="a6"/>
      <w:jc w:val="center"/>
    </w:pPr>
  </w:p>
  <w:p w14:paraId="746F0EFB" w14:textId="77777777" w:rsidR="00FD76A7" w:rsidRDefault="00FD76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B32B9" w14:textId="77777777" w:rsidR="0029423B" w:rsidRDefault="0029423B">
      <w:r>
        <w:separator/>
      </w:r>
    </w:p>
  </w:footnote>
  <w:footnote w:type="continuationSeparator" w:id="0">
    <w:p w14:paraId="4C9B3343" w14:textId="77777777" w:rsidR="0029423B" w:rsidRDefault="00294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EC180" w14:textId="64D079D2" w:rsidR="00FD76A7" w:rsidRPr="00CB3C5F" w:rsidRDefault="00FD76A7" w:rsidP="007365DE">
    <w:pPr>
      <w:pStyle w:val="a4"/>
      <w:jc w:val="center"/>
      <w:rPr>
        <w:sz w:val="24"/>
        <w:szCs w:val="24"/>
      </w:rPr>
    </w:pPr>
  </w:p>
  <w:p w14:paraId="71D98FA9" w14:textId="77777777" w:rsidR="00FD76A7" w:rsidRDefault="00FD76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73" w:type="dxa"/>
      <w:tblInd w:w="108" w:type="dxa"/>
      <w:tblLayout w:type="fixed"/>
      <w:tblLook w:val="0000" w:firstRow="0" w:lastRow="0" w:firstColumn="0" w:lastColumn="0" w:noHBand="0" w:noVBand="0"/>
    </w:tblPr>
    <w:tblGrid>
      <w:gridCol w:w="9673"/>
    </w:tblGrid>
    <w:tr w:rsidR="003A7044" w:rsidRPr="00AA4AE5" w14:paraId="1B8EC272" w14:textId="77777777" w:rsidTr="003A7044">
      <w:trPr>
        <w:cantSplit/>
        <w:trHeight w:val="95"/>
      </w:trPr>
      <w:tc>
        <w:tcPr>
          <w:tcW w:w="9673" w:type="dxa"/>
        </w:tcPr>
        <w:p w14:paraId="442D5E7D" w14:textId="2E72F793" w:rsidR="003A7044" w:rsidRPr="00AA4AE5" w:rsidRDefault="003A7044" w:rsidP="00A65CA8">
          <w:pPr>
            <w:tabs>
              <w:tab w:val="center" w:pos="4153"/>
              <w:tab w:val="right" w:pos="8306"/>
            </w:tabs>
            <w:ind w:left="-108"/>
            <w:jc w:val="center"/>
            <w:rPr>
              <w:b/>
              <w:lang w:eastAsia="en-US"/>
            </w:rPr>
          </w:pPr>
        </w:p>
      </w:tc>
    </w:tr>
  </w:tbl>
  <w:p w14:paraId="12FEC184" w14:textId="7F6480E0" w:rsidR="00FD76A7" w:rsidRDefault="00FD76A7" w:rsidP="008E2AE6">
    <w:pPr>
      <w:tabs>
        <w:tab w:val="right" w:pos="9355"/>
      </w:tabs>
      <w:jc w:val="center"/>
      <w:rPr>
        <w:b/>
        <w:color w:val="D12C3A"/>
        <w:spacing w:val="26"/>
      </w:rPr>
    </w:pPr>
  </w:p>
  <w:p w14:paraId="12FEC187" w14:textId="77777777" w:rsidR="00FD76A7" w:rsidRDefault="00FD76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A03E6"/>
    <w:multiLevelType w:val="hybridMultilevel"/>
    <w:tmpl w:val="1BB0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1795D"/>
    <w:multiLevelType w:val="hybridMultilevel"/>
    <w:tmpl w:val="0A64D9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748E4"/>
    <w:multiLevelType w:val="hybridMultilevel"/>
    <w:tmpl w:val="BB66F0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2B"/>
    <w:rsid w:val="00003D84"/>
    <w:rsid w:val="0000456D"/>
    <w:rsid w:val="00006444"/>
    <w:rsid w:val="0000682A"/>
    <w:rsid w:val="00015D75"/>
    <w:rsid w:val="0002309B"/>
    <w:rsid w:val="00030B75"/>
    <w:rsid w:val="00032328"/>
    <w:rsid w:val="00043D57"/>
    <w:rsid w:val="000442CA"/>
    <w:rsid w:val="000475DF"/>
    <w:rsid w:val="0005077A"/>
    <w:rsid w:val="00054B5D"/>
    <w:rsid w:val="00060FE1"/>
    <w:rsid w:val="00061F7B"/>
    <w:rsid w:val="000644FD"/>
    <w:rsid w:val="00064FF8"/>
    <w:rsid w:val="0007030B"/>
    <w:rsid w:val="00070EE9"/>
    <w:rsid w:val="00074B09"/>
    <w:rsid w:val="00095379"/>
    <w:rsid w:val="000A3B9D"/>
    <w:rsid w:val="000A4EBF"/>
    <w:rsid w:val="000A7471"/>
    <w:rsid w:val="000A7CC1"/>
    <w:rsid w:val="000B0092"/>
    <w:rsid w:val="000B3862"/>
    <w:rsid w:val="000C6FEA"/>
    <w:rsid w:val="000D32DF"/>
    <w:rsid w:val="000D534E"/>
    <w:rsid w:val="000D6416"/>
    <w:rsid w:val="000E3BEA"/>
    <w:rsid w:val="000F085E"/>
    <w:rsid w:val="000F26AE"/>
    <w:rsid w:val="000F35D3"/>
    <w:rsid w:val="000F506D"/>
    <w:rsid w:val="00101D48"/>
    <w:rsid w:val="0010430F"/>
    <w:rsid w:val="00104A77"/>
    <w:rsid w:val="00104F34"/>
    <w:rsid w:val="0012698B"/>
    <w:rsid w:val="001373B7"/>
    <w:rsid w:val="001671D7"/>
    <w:rsid w:val="00172B7E"/>
    <w:rsid w:val="00172F69"/>
    <w:rsid w:val="0017521E"/>
    <w:rsid w:val="00182C25"/>
    <w:rsid w:val="00186129"/>
    <w:rsid w:val="001926BD"/>
    <w:rsid w:val="00193F1B"/>
    <w:rsid w:val="001A132E"/>
    <w:rsid w:val="001A21C2"/>
    <w:rsid w:val="001A394D"/>
    <w:rsid w:val="001A78AC"/>
    <w:rsid w:val="001B1566"/>
    <w:rsid w:val="001C29C2"/>
    <w:rsid w:val="001C707F"/>
    <w:rsid w:val="001D1D43"/>
    <w:rsid w:val="001F088C"/>
    <w:rsid w:val="001F1076"/>
    <w:rsid w:val="001F1B8C"/>
    <w:rsid w:val="00216B62"/>
    <w:rsid w:val="00223A69"/>
    <w:rsid w:val="002262BB"/>
    <w:rsid w:val="002339B5"/>
    <w:rsid w:val="0023428C"/>
    <w:rsid w:val="00245087"/>
    <w:rsid w:val="0024623B"/>
    <w:rsid w:val="002511DD"/>
    <w:rsid w:val="00256B6A"/>
    <w:rsid w:val="002629E8"/>
    <w:rsid w:val="002712D1"/>
    <w:rsid w:val="00275753"/>
    <w:rsid w:val="00276560"/>
    <w:rsid w:val="00283FB9"/>
    <w:rsid w:val="0029423B"/>
    <w:rsid w:val="002970F3"/>
    <w:rsid w:val="002A2239"/>
    <w:rsid w:val="002A24E9"/>
    <w:rsid w:val="002A30AA"/>
    <w:rsid w:val="002B2904"/>
    <w:rsid w:val="002B5C1D"/>
    <w:rsid w:val="002B6ADB"/>
    <w:rsid w:val="002C466F"/>
    <w:rsid w:val="002C6FB2"/>
    <w:rsid w:val="002D3167"/>
    <w:rsid w:val="002D46DB"/>
    <w:rsid w:val="002E020F"/>
    <w:rsid w:val="002F78C1"/>
    <w:rsid w:val="003019A9"/>
    <w:rsid w:val="0031462D"/>
    <w:rsid w:val="0031546B"/>
    <w:rsid w:val="003276CD"/>
    <w:rsid w:val="00333F77"/>
    <w:rsid w:val="00340977"/>
    <w:rsid w:val="00343981"/>
    <w:rsid w:val="00343CB7"/>
    <w:rsid w:val="0034488A"/>
    <w:rsid w:val="0034695C"/>
    <w:rsid w:val="0035243C"/>
    <w:rsid w:val="003543F2"/>
    <w:rsid w:val="003548E2"/>
    <w:rsid w:val="0035627A"/>
    <w:rsid w:val="00356D94"/>
    <w:rsid w:val="00386631"/>
    <w:rsid w:val="0039596E"/>
    <w:rsid w:val="003A4260"/>
    <w:rsid w:val="003A7044"/>
    <w:rsid w:val="003A73CC"/>
    <w:rsid w:val="003C5740"/>
    <w:rsid w:val="003C6CEA"/>
    <w:rsid w:val="003D5CA4"/>
    <w:rsid w:val="003E6555"/>
    <w:rsid w:val="003F2536"/>
    <w:rsid w:val="003F5396"/>
    <w:rsid w:val="00400E73"/>
    <w:rsid w:val="004029D2"/>
    <w:rsid w:val="00406417"/>
    <w:rsid w:val="00406883"/>
    <w:rsid w:val="00416330"/>
    <w:rsid w:val="00417297"/>
    <w:rsid w:val="0041797C"/>
    <w:rsid w:val="0042262C"/>
    <w:rsid w:val="004238FD"/>
    <w:rsid w:val="00426063"/>
    <w:rsid w:val="00430F96"/>
    <w:rsid w:val="00435291"/>
    <w:rsid w:val="004364F0"/>
    <w:rsid w:val="0044496B"/>
    <w:rsid w:val="004511C7"/>
    <w:rsid w:val="00455E1E"/>
    <w:rsid w:val="00455F74"/>
    <w:rsid w:val="0045603D"/>
    <w:rsid w:val="00461F99"/>
    <w:rsid w:val="00480FEB"/>
    <w:rsid w:val="00483664"/>
    <w:rsid w:val="00493F01"/>
    <w:rsid w:val="00494E6B"/>
    <w:rsid w:val="00497448"/>
    <w:rsid w:val="004A1C35"/>
    <w:rsid w:val="004A4EB5"/>
    <w:rsid w:val="004A6364"/>
    <w:rsid w:val="004A7B95"/>
    <w:rsid w:val="004B1CC8"/>
    <w:rsid w:val="004B65D1"/>
    <w:rsid w:val="004B71C5"/>
    <w:rsid w:val="004C482B"/>
    <w:rsid w:val="004E507A"/>
    <w:rsid w:val="004E5E49"/>
    <w:rsid w:val="004E7F6A"/>
    <w:rsid w:val="004F0071"/>
    <w:rsid w:val="004F3FA2"/>
    <w:rsid w:val="004F5234"/>
    <w:rsid w:val="004F551A"/>
    <w:rsid w:val="00512AAD"/>
    <w:rsid w:val="0051535F"/>
    <w:rsid w:val="005240C6"/>
    <w:rsid w:val="0053568F"/>
    <w:rsid w:val="00546F9E"/>
    <w:rsid w:val="00553108"/>
    <w:rsid w:val="005541C1"/>
    <w:rsid w:val="00561BD2"/>
    <w:rsid w:val="00566B87"/>
    <w:rsid w:val="00567316"/>
    <w:rsid w:val="00573365"/>
    <w:rsid w:val="0058128A"/>
    <w:rsid w:val="005814BC"/>
    <w:rsid w:val="005849CF"/>
    <w:rsid w:val="00591640"/>
    <w:rsid w:val="005948ED"/>
    <w:rsid w:val="005962B2"/>
    <w:rsid w:val="005A2735"/>
    <w:rsid w:val="005C01C7"/>
    <w:rsid w:val="005C1B79"/>
    <w:rsid w:val="005C53F2"/>
    <w:rsid w:val="005C5D05"/>
    <w:rsid w:val="005E0E1F"/>
    <w:rsid w:val="005E26CD"/>
    <w:rsid w:val="005E3904"/>
    <w:rsid w:val="005E6A03"/>
    <w:rsid w:val="0060067F"/>
    <w:rsid w:val="0061062B"/>
    <w:rsid w:val="0061370C"/>
    <w:rsid w:val="00613B64"/>
    <w:rsid w:val="0061768E"/>
    <w:rsid w:val="00620FBE"/>
    <w:rsid w:val="00622100"/>
    <w:rsid w:val="00634316"/>
    <w:rsid w:val="00635F9F"/>
    <w:rsid w:val="00636AC8"/>
    <w:rsid w:val="00640E37"/>
    <w:rsid w:val="006426A0"/>
    <w:rsid w:val="00642B6B"/>
    <w:rsid w:val="006433B0"/>
    <w:rsid w:val="00644BCB"/>
    <w:rsid w:val="006474C3"/>
    <w:rsid w:val="006522FF"/>
    <w:rsid w:val="00661B76"/>
    <w:rsid w:val="006670F5"/>
    <w:rsid w:val="00667F3A"/>
    <w:rsid w:val="00677D69"/>
    <w:rsid w:val="006820B4"/>
    <w:rsid w:val="006835ED"/>
    <w:rsid w:val="006854DD"/>
    <w:rsid w:val="00687049"/>
    <w:rsid w:val="0069027D"/>
    <w:rsid w:val="006955F3"/>
    <w:rsid w:val="006A02A5"/>
    <w:rsid w:val="006B0027"/>
    <w:rsid w:val="006C154A"/>
    <w:rsid w:val="006C317C"/>
    <w:rsid w:val="006C3B80"/>
    <w:rsid w:val="006C610E"/>
    <w:rsid w:val="006C6862"/>
    <w:rsid w:val="006C68DF"/>
    <w:rsid w:val="006D0A80"/>
    <w:rsid w:val="006D2AB8"/>
    <w:rsid w:val="006E1DC1"/>
    <w:rsid w:val="006F2C67"/>
    <w:rsid w:val="006F7877"/>
    <w:rsid w:val="006F7EF3"/>
    <w:rsid w:val="00701B13"/>
    <w:rsid w:val="00706CFE"/>
    <w:rsid w:val="00726859"/>
    <w:rsid w:val="00727003"/>
    <w:rsid w:val="007273D7"/>
    <w:rsid w:val="007365DE"/>
    <w:rsid w:val="00737708"/>
    <w:rsid w:val="0073774B"/>
    <w:rsid w:val="0075294C"/>
    <w:rsid w:val="00753571"/>
    <w:rsid w:val="00757D44"/>
    <w:rsid w:val="00762B8F"/>
    <w:rsid w:val="00763ABB"/>
    <w:rsid w:val="00773E29"/>
    <w:rsid w:val="00774C2A"/>
    <w:rsid w:val="00777D33"/>
    <w:rsid w:val="007836A2"/>
    <w:rsid w:val="00784D9A"/>
    <w:rsid w:val="007948A3"/>
    <w:rsid w:val="0079737F"/>
    <w:rsid w:val="007A0BC3"/>
    <w:rsid w:val="007A1AC7"/>
    <w:rsid w:val="007B62BA"/>
    <w:rsid w:val="007C0FC1"/>
    <w:rsid w:val="007D005F"/>
    <w:rsid w:val="007D509D"/>
    <w:rsid w:val="007E390A"/>
    <w:rsid w:val="007E768E"/>
    <w:rsid w:val="007F07B2"/>
    <w:rsid w:val="007F2424"/>
    <w:rsid w:val="007F3A3F"/>
    <w:rsid w:val="007F70DB"/>
    <w:rsid w:val="00800FD1"/>
    <w:rsid w:val="00807C7F"/>
    <w:rsid w:val="00811418"/>
    <w:rsid w:val="008145EB"/>
    <w:rsid w:val="008312E4"/>
    <w:rsid w:val="008340AE"/>
    <w:rsid w:val="00837716"/>
    <w:rsid w:val="0085602F"/>
    <w:rsid w:val="00866007"/>
    <w:rsid w:val="00871D07"/>
    <w:rsid w:val="00875C8F"/>
    <w:rsid w:val="00876787"/>
    <w:rsid w:val="00876DAD"/>
    <w:rsid w:val="00882E0A"/>
    <w:rsid w:val="008B2902"/>
    <w:rsid w:val="008B47E7"/>
    <w:rsid w:val="008B52E1"/>
    <w:rsid w:val="008C25C1"/>
    <w:rsid w:val="008C2AF2"/>
    <w:rsid w:val="008C42AA"/>
    <w:rsid w:val="008D3438"/>
    <w:rsid w:val="008D61A8"/>
    <w:rsid w:val="008E23A6"/>
    <w:rsid w:val="008E2A22"/>
    <w:rsid w:val="008E2AE6"/>
    <w:rsid w:val="008E321C"/>
    <w:rsid w:val="008E548D"/>
    <w:rsid w:val="008E57A6"/>
    <w:rsid w:val="008F1945"/>
    <w:rsid w:val="008F497C"/>
    <w:rsid w:val="00901A0B"/>
    <w:rsid w:val="00912A0E"/>
    <w:rsid w:val="00912FCC"/>
    <w:rsid w:val="00914A55"/>
    <w:rsid w:val="00920BE3"/>
    <w:rsid w:val="00927F9D"/>
    <w:rsid w:val="0093074C"/>
    <w:rsid w:val="00930917"/>
    <w:rsid w:val="009317D2"/>
    <w:rsid w:val="009355C2"/>
    <w:rsid w:val="009505D0"/>
    <w:rsid w:val="009508D9"/>
    <w:rsid w:val="00950C73"/>
    <w:rsid w:val="0095220E"/>
    <w:rsid w:val="00952AC2"/>
    <w:rsid w:val="00961666"/>
    <w:rsid w:val="009732F0"/>
    <w:rsid w:val="00990308"/>
    <w:rsid w:val="009964D8"/>
    <w:rsid w:val="00996BDF"/>
    <w:rsid w:val="00996CDC"/>
    <w:rsid w:val="009A142F"/>
    <w:rsid w:val="009A7B5C"/>
    <w:rsid w:val="009B0871"/>
    <w:rsid w:val="009B3174"/>
    <w:rsid w:val="009C7C31"/>
    <w:rsid w:val="009D6592"/>
    <w:rsid w:val="009E1F3C"/>
    <w:rsid w:val="009E445E"/>
    <w:rsid w:val="009E683B"/>
    <w:rsid w:val="009E7739"/>
    <w:rsid w:val="009F10DF"/>
    <w:rsid w:val="009F497F"/>
    <w:rsid w:val="009F5822"/>
    <w:rsid w:val="00A0055C"/>
    <w:rsid w:val="00A006D4"/>
    <w:rsid w:val="00A06EF9"/>
    <w:rsid w:val="00A22687"/>
    <w:rsid w:val="00A278F7"/>
    <w:rsid w:val="00A31A48"/>
    <w:rsid w:val="00A36781"/>
    <w:rsid w:val="00A43877"/>
    <w:rsid w:val="00A52465"/>
    <w:rsid w:val="00A5598D"/>
    <w:rsid w:val="00A57291"/>
    <w:rsid w:val="00A610FB"/>
    <w:rsid w:val="00A6123C"/>
    <w:rsid w:val="00A6201C"/>
    <w:rsid w:val="00A65CA8"/>
    <w:rsid w:val="00A66069"/>
    <w:rsid w:val="00A779CB"/>
    <w:rsid w:val="00A83063"/>
    <w:rsid w:val="00A8465D"/>
    <w:rsid w:val="00A8620D"/>
    <w:rsid w:val="00A86E6F"/>
    <w:rsid w:val="00A9209B"/>
    <w:rsid w:val="00A97DB2"/>
    <w:rsid w:val="00AA1928"/>
    <w:rsid w:val="00AA4AE5"/>
    <w:rsid w:val="00AA4CC5"/>
    <w:rsid w:val="00AB32C8"/>
    <w:rsid w:val="00AB410E"/>
    <w:rsid w:val="00AD175B"/>
    <w:rsid w:val="00AD2F9A"/>
    <w:rsid w:val="00AE222D"/>
    <w:rsid w:val="00AE72A7"/>
    <w:rsid w:val="00AF47FA"/>
    <w:rsid w:val="00AF49E2"/>
    <w:rsid w:val="00B1005B"/>
    <w:rsid w:val="00B160DF"/>
    <w:rsid w:val="00B17A87"/>
    <w:rsid w:val="00B30840"/>
    <w:rsid w:val="00B33D11"/>
    <w:rsid w:val="00B3633B"/>
    <w:rsid w:val="00B36E34"/>
    <w:rsid w:val="00B426F3"/>
    <w:rsid w:val="00B44B36"/>
    <w:rsid w:val="00B4590C"/>
    <w:rsid w:val="00B46C7F"/>
    <w:rsid w:val="00B5006D"/>
    <w:rsid w:val="00B50993"/>
    <w:rsid w:val="00B51C29"/>
    <w:rsid w:val="00B52A4F"/>
    <w:rsid w:val="00B621D8"/>
    <w:rsid w:val="00B67D26"/>
    <w:rsid w:val="00B67D91"/>
    <w:rsid w:val="00B73DA4"/>
    <w:rsid w:val="00B74BF8"/>
    <w:rsid w:val="00B77E8A"/>
    <w:rsid w:val="00B84A78"/>
    <w:rsid w:val="00B85934"/>
    <w:rsid w:val="00B93922"/>
    <w:rsid w:val="00B94C75"/>
    <w:rsid w:val="00BA5AED"/>
    <w:rsid w:val="00BB255A"/>
    <w:rsid w:val="00BB2860"/>
    <w:rsid w:val="00BC0620"/>
    <w:rsid w:val="00BC2E40"/>
    <w:rsid w:val="00BC3E5F"/>
    <w:rsid w:val="00BD226A"/>
    <w:rsid w:val="00BD374D"/>
    <w:rsid w:val="00BE5D0B"/>
    <w:rsid w:val="00BF10A7"/>
    <w:rsid w:val="00BF6FDA"/>
    <w:rsid w:val="00C07EC9"/>
    <w:rsid w:val="00C12689"/>
    <w:rsid w:val="00C1419E"/>
    <w:rsid w:val="00C159EF"/>
    <w:rsid w:val="00C25BA1"/>
    <w:rsid w:val="00C30C3A"/>
    <w:rsid w:val="00C3548C"/>
    <w:rsid w:val="00C40399"/>
    <w:rsid w:val="00C54F8E"/>
    <w:rsid w:val="00C56AE0"/>
    <w:rsid w:val="00C62B73"/>
    <w:rsid w:val="00C669D8"/>
    <w:rsid w:val="00C72FA2"/>
    <w:rsid w:val="00C81F7B"/>
    <w:rsid w:val="00C86D0C"/>
    <w:rsid w:val="00C952E0"/>
    <w:rsid w:val="00CA1F85"/>
    <w:rsid w:val="00CA2465"/>
    <w:rsid w:val="00CA2C2A"/>
    <w:rsid w:val="00CB3C5F"/>
    <w:rsid w:val="00CB7DD3"/>
    <w:rsid w:val="00CC28C6"/>
    <w:rsid w:val="00CC3049"/>
    <w:rsid w:val="00CC3D2E"/>
    <w:rsid w:val="00CC4116"/>
    <w:rsid w:val="00CC74D8"/>
    <w:rsid w:val="00CD1BBE"/>
    <w:rsid w:val="00CF75BC"/>
    <w:rsid w:val="00CF7ED7"/>
    <w:rsid w:val="00D02D1A"/>
    <w:rsid w:val="00D10E89"/>
    <w:rsid w:val="00D110AE"/>
    <w:rsid w:val="00D13E40"/>
    <w:rsid w:val="00D14093"/>
    <w:rsid w:val="00D151DB"/>
    <w:rsid w:val="00D152D5"/>
    <w:rsid w:val="00D21E12"/>
    <w:rsid w:val="00D26DC7"/>
    <w:rsid w:val="00D27814"/>
    <w:rsid w:val="00D34D69"/>
    <w:rsid w:val="00D369F4"/>
    <w:rsid w:val="00D374FC"/>
    <w:rsid w:val="00D51537"/>
    <w:rsid w:val="00D541CC"/>
    <w:rsid w:val="00D54C07"/>
    <w:rsid w:val="00D64804"/>
    <w:rsid w:val="00D73759"/>
    <w:rsid w:val="00D83BD5"/>
    <w:rsid w:val="00D83C90"/>
    <w:rsid w:val="00D85738"/>
    <w:rsid w:val="00D9190E"/>
    <w:rsid w:val="00D9217C"/>
    <w:rsid w:val="00D93345"/>
    <w:rsid w:val="00D951B3"/>
    <w:rsid w:val="00D95595"/>
    <w:rsid w:val="00D95671"/>
    <w:rsid w:val="00DA18C0"/>
    <w:rsid w:val="00DA1960"/>
    <w:rsid w:val="00DA47AA"/>
    <w:rsid w:val="00DB5C46"/>
    <w:rsid w:val="00DB71EE"/>
    <w:rsid w:val="00DC0AFB"/>
    <w:rsid w:val="00DD2315"/>
    <w:rsid w:val="00DD3AC3"/>
    <w:rsid w:val="00DD53E6"/>
    <w:rsid w:val="00DD5C36"/>
    <w:rsid w:val="00DE1051"/>
    <w:rsid w:val="00DE1087"/>
    <w:rsid w:val="00DE2484"/>
    <w:rsid w:val="00DE4F9C"/>
    <w:rsid w:val="00DE5728"/>
    <w:rsid w:val="00E01F62"/>
    <w:rsid w:val="00E14ABA"/>
    <w:rsid w:val="00E16AC8"/>
    <w:rsid w:val="00E23406"/>
    <w:rsid w:val="00E2613E"/>
    <w:rsid w:val="00E306E4"/>
    <w:rsid w:val="00E435C9"/>
    <w:rsid w:val="00E50247"/>
    <w:rsid w:val="00E51D5F"/>
    <w:rsid w:val="00E53839"/>
    <w:rsid w:val="00E61E98"/>
    <w:rsid w:val="00E73518"/>
    <w:rsid w:val="00E73FBF"/>
    <w:rsid w:val="00E82961"/>
    <w:rsid w:val="00EA0505"/>
    <w:rsid w:val="00EA1640"/>
    <w:rsid w:val="00EA55A7"/>
    <w:rsid w:val="00EA5647"/>
    <w:rsid w:val="00EB5753"/>
    <w:rsid w:val="00EB7E16"/>
    <w:rsid w:val="00EC3D1C"/>
    <w:rsid w:val="00EC3DE5"/>
    <w:rsid w:val="00ED37F2"/>
    <w:rsid w:val="00EF0D6C"/>
    <w:rsid w:val="00F009A0"/>
    <w:rsid w:val="00F03A0B"/>
    <w:rsid w:val="00F063B8"/>
    <w:rsid w:val="00F254E5"/>
    <w:rsid w:val="00F33464"/>
    <w:rsid w:val="00F33588"/>
    <w:rsid w:val="00F422DB"/>
    <w:rsid w:val="00F5086A"/>
    <w:rsid w:val="00F50B49"/>
    <w:rsid w:val="00F5494D"/>
    <w:rsid w:val="00F55991"/>
    <w:rsid w:val="00F5746C"/>
    <w:rsid w:val="00F653DB"/>
    <w:rsid w:val="00F70094"/>
    <w:rsid w:val="00F703A8"/>
    <w:rsid w:val="00F724F6"/>
    <w:rsid w:val="00F81906"/>
    <w:rsid w:val="00F81F54"/>
    <w:rsid w:val="00F83029"/>
    <w:rsid w:val="00F84DF6"/>
    <w:rsid w:val="00F90030"/>
    <w:rsid w:val="00F9718A"/>
    <w:rsid w:val="00FA1F17"/>
    <w:rsid w:val="00FB38ED"/>
    <w:rsid w:val="00FC030A"/>
    <w:rsid w:val="00FC59B7"/>
    <w:rsid w:val="00FD24A7"/>
    <w:rsid w:val="00FD3C14"/>
    <w:rsid w:val="00FD76A7"/>
    <w:rsid w:val="00FE654C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FEC14A"/>
  <w15:docId w15:val="{D82118AE-5A44-4C42-878A-A5DFC6A6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5D0"/>
    <w:rPr>
      <w:lang w:val="ru-RU" w:eastAsia="ru-RU"/>
    </w:rPr>
  </w:style>
  <w:style w:type="paragraph" w:styleId="2">
    <w:name w:val="heading 2"/>
    <w:basedOn w:val="a"/>
    <w:next w:val="a"/>
    <w:qFormat/>
    <w:rsid w:val="009505D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505D0"/>
    <w:pPr>
      <w:spacing w:before="120"/>
      <w:ind w:firstLine="720"/>
      <w:jc w:val="both"/>
    </w:pPr>
    <w:rPr>
      <w:sz w:val="28"/>
    </w:rPr>
  </w:style>
  <w:style w:type="paragraph" w:customStyle="1" w:styleId="FR1">
    <w:name w:val="FR1"/>
    <w:rsid w:val="009505D0"/>
    <w:pPr>
      <w:widowControl w:val="0"/>
      <w:spacing w:before="160" w:line="260" w:lineRule="auto"/>
    </w:pPr>
    <w:rPr>
      <w:rFonts w:ascii="Arial" w:hAnsi="Arial"/>
      <w:snapToGrid w:val="0"/>
      <w:sz w:val="18"/>
      <w:lang w:val="ru-RU" w:eastAsia="ru-RU"/>
    </w:rPr>
  </w:style>
  <w:style w:type="paragraph" w:styleId="3">
    <w:name w:val="Body Text 3"/>
    <w:basedOn w:val="a"/>
    <w:rsid w:val="009505D0"/>
    <w:pPr>
      <w:jc w:val="both"/>
    </w:pPr>
    <w:rPr>
      <w:rFonts w:ascii="Arial" w:hAnsi="Arial"/>
      <w:snapToGrid w:val="0"/>
      <w:sz w:val="24"/>
    </w:rPr>
  </w:style>
  <w:style w:type="paragraph" w:styleId="20">
    <w:name w:val="Body Text 2"/>
    <w:basedOn w:val="a"/>
    <w:rsid w:val="009505D0"/>
    <w:pPr>
      <w:jc w:val="both"/>
    </w:pPr>
    <w:rPr>
      <w:snapToGrid w:val="0"/>
      <w:sz w:val="26"/>
    </w:rPr>
  </w:style>
  <w:style w:type="paragraph" w:styleId="a4">
    <w:name w:val="header"/>
    <w:basedOn w:val="a"/>
    <w:link w:val="a5"/>
    <w:rsid w:val="00032328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A0055C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591640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F8302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5C53F2"/>
    <w:rPr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63ABB"/>
    <w:rPr>
      <w:lang w:val="ru-RU" w:eastAsia="ru-RU"/>
    </w:rPr>
  </w:style>
  <w:style w:type="table" w:styleId="a9">
    <w:name w:val="Table Grid"/>
    <w:basedOn w:val="a1"/>
    <w:uiPriority w:val="39"/>
    <w:rsid w:val="00AE222D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E22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621D8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193F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93F1B"/>
    <w:pPr>
      <w:spacing w:after="120"/>
      <w:jc w:val="both"/>
    </w:pPr>
    <w:rPr>
      <w:rFonts w:ascii="Calibri" w:eastAsia="Calibri" w:hAnsi="Calibri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93F1B"/>
    <w:rPr>
      <w:rFonts w:ascii="Calibri" w:eastAsia="Calibri" w:hAnsi="Calibri"/>
      <w:lang w:val="ru-RU"/>
    </w:rPr>
  </w:style>
  <w:style w:type="paragraph" w:styleId="af">
    <w:name w:val="annotation subject"/>
    <w:basedOn w:val="ad"/>
    <w:next w:val="ad"/>
    <w:link w:val="af0"/>
    <w:semiHidden/>
    <w:unhideWhenUsed/>
    <w:rsid w:val="00256B6A"/>
    <w:pPr>
      <w:spacing w:after="0"/>
      <w:jc w:val="left"/>
    </w:pPr>
    <w:rPr>
      <w:rFonts w:ascii="Times New Roman" w:eastAsia="Times New Roman" w:hAnsi="Times New Roman"/>
      <w:b/>
      <w:bCs/>
      <w:lang w:eastAsia="ru-RU"/>
    </w:rPr>
  </w:style>
  <w:style w:type="character" w:customStyle="1" w:styleId="af0">
    <w:name w:val="Тема примечания Знак"/>
    <w:basedOn w:val="ae"/>
    <w:link w:val="af"/>
    <w:semiHidden/>
    <w:rsid w:val="00256B6A"/>
    <w:rPr>
      <w:rFonts w:ascii="Calibri" w:eastAsia="Calibri" w:hAnsi="Calibri"/>
      <w:b/>
      <w:bCs/>
      <w:lang w:val="ru-RU" w:eastAsia="ru-RU"/>
    </w:rPr>
  </w:style>
  <w:style w:type="paragraph" w:styleId="af1">
    <w:name w:val="Body Text"/>
    <w:basedOn w:val="a"/>
    <w:link w:val="af2"/>
    <w:semiHidden/>
    <w:unhideWhenUsed/>
    <w:rsid w:val="002B5C1D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2B5C1D"/>
    <w:rPr>
      <w:lang w:val="ru-RU" w:eastAsia="ru-RU"/>
    </w:rPr>
  </w:style>
  <w:style w:type="character" w:styleId="af3">
    <w:name w:val="Placeholder Text"/>
    <w:basedOn w:val="a0"/>
    <w:uiPriority w:val="99"/>
    <w:semiHidden/>
    <w:rsid w:val="00FD76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0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63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494183">
                                          <w:marLeft w:val="0"/>
                                          <w:marRight w:val="0"/>
                                          <w:marTop w:val="0"/>
                                          <w:marBottom w:val="28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92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2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7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680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18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8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280243">
                                                              <w:marLeft w:val="2"/>
                                                              <w:marRight w:val="2"/>
                                                              <w:marTop w:val="1"/>
                                                              <w:marBottom w:val="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885292">
                                                                  <w:marLeft w:val="2"/>
                                                                  <w:marRight w:val="2"/>
                                                                  <w:marTop w:val="1"/>
                                                                  <w:marBottom w:val="1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5;&#1080;&#1089;&#1100;&#1084;&#1072;%20-%20&#1050;&#1058;&#1050;-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CD3AF-858A-4E2D-B175-CA17AE5C8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3574ED-03E0-467D-9218-ACF154902405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d39eca98-1745-4016-a754-09af766b6897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1f98378-c797-4c3e-8f04-ddadc3b4347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C94EE7-E3DE-43F2-9085-6F7995DED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3D6EB6-3F5E-4A93-9B36-17C245AF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- КТК-Р.dotx</Template>
  <TotalTime>3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tsyd0408</cp:lastModifiedBy>
  <cp:revision>7</cp:revision>
  <cp:lastPrinted>2018-12-13T12:56:00Z</cp:lastPrinted>
  <dcterms:created xsi:type="dcterms:W3CDTF">2023-05-24T08:14:00Z</dcterms:created>
  <dcterms:modified xsi:type="dcterms:W3CDTF">2023-08-14T13:53:00Z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0x010100DDDD85E079DBCA48B0A78D3A7501F9CC</vt:lpwstr>
  </property>
</Properties>
</file>